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E259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F4A6EFA" wp14:editId="359034E7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174F1DF" w14:textId="6405BE4F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AD60B0">
                                          <w:rPr>
                                            <w:rStyle w:val="Style2"/>
                                          </w:rPr>
                                          <w:t>20</w:t>
                                        </w:r>
                                      </w:p>
                                    </w:sdtContent>
                                  </w:sdt>
                                  <w:p w14:paraId="0E6FE2A3" w14:textId="77777777" w:rsidR="00840E00" w:rsidRPr="00535962" w:rsidRDefault="00AD60B0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D0EA8D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4A6EFA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174F1DF" w14:textId="6405BE4F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AD60B0">
                                    <w:rPr>
                                      <w:rStyle w:val="Style2"/>
                                    </w:rPr>
                                    <w:t>20</w:t>
                                  </w:r>
                                </w:p>
                              </w:sdtContent>
                            </w:sdt>
                            <w:p w14:paraId="0E6FE2A3" w14:textId="77777777" w:rsidR="00840E00" w:rsidRPr="00535962" w:rsidRDefault="00AD60B0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AD0EA8D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84A51B7" wp14:editId="562DC47A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C0CAA3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2278FEB" wp14:editId="62C8F393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4A51B7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C0CAA3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2278FEB" wp14:editId="62C8F393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4D764D9" wp14:editId="46449B38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038AA2" wp14:editId="0FEA5A25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6195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38AA2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62F6195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3EC410C1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91097F" wp14:editId="53260EA0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70425" w14:textId="77777777" w:rsidR="002E1412" w:rsidRPr="002E1412" w:rsidRDefault="00AD60B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1097F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4FE70425" w14:textId="77777777" w:rsidR="002E1412" w:rsidRPr="002E1412" w:rsidRDefault="00AD60B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0BE085" wp14:editId="40B14AB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FD98C" w14:textId="77777777" w:rsidR="0026335F" w:rsidRPr="0026335F" w:rsidRDefault="00AD60B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BE085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741FD98C" w14:textId="77777777" w:rsidR="0026335F" w:rsidRPr="0026335F" w:rsidRDefault="00AD60B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2C3973B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8B7C95" wp14:editId="3E374B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E5DE53" w14:textId="77777777" w:rsidR="00F7443C" w:rsidRPr="004767CC" w:rsidRDefault="00AD60B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B7C95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16E5DE53" w14:textId="77777777" w:rsidR="00F7443C" w:rsidRPr="004767CC" w:rsidRDefault="00AD60B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A66B201" wp14:editId="00C7C435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4A121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D60B0">
                              <w:fldChar w:fldCharType="begin"/>
                            </w:r>
                            <w:r w:rsidR="00AD60B0">
                              <w:instrText xml:space="preserve"> NUMPAGES   \* MERGEFORMAT </w:instrText>
                            </w:r>
                            <w:r w:rsidR="00AD60B0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D60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6B201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004A121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D60B0">
                        <w:fldChar w:fldCharType="begin"/>
                      </w:r>
                      <w:r w:rsidR="00AD60B0">
                        <w:instrText xml:space="preserve"> NUMPAGES   \* MERGEFORMAT </w:instrText>
                      </w:r>
                      <w:r w:rsidR="00AD60B0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D60B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48D611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ED37598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715333D0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FF7AC79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7BA065C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36EBDD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48E16BA1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5A74F26F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538581A9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43CC1B7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84693B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69E04D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472C5D68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0C084C8E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56D9B0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C1BDDCE" w14:textId="77777777" w:rsidTr="00822B7A">
        <w:trPr>
          <w:trHeight w:val="229"/>
          <w:jc w:val="center"/>
        </w:trPr>
        <w:tc>
          <w:tcPr>
            <w:tcW w:w="0" w:type="auto"/>
          </w:tcPr>
          <w:p w14:paraId="0AEAE4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705249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FE0A9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8CC68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4DF90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FCA4E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F37D8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C83EC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C0E6B7" w14:textId="77777777" w:rsidTr="00822B7A">
        <w:trPr>
          <w:trHeight w:val="211"/>
          <w:jc w:val="center"/>
        </w:trPr>
        <w:tc>
          <w:tcPr>
            <w:tcW w:w="0" w:type="auto"/>
          </w:tcPr>
          <w:p w14:paraId="2418C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6B114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25D3F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E5DD1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2B00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B287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7FB98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A0FFF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910849" w14:textId="77777777" w:rsidTr="00822B7A">
        <w:trPr>
          <w:trHeight w:val="229"/>
          <w:jc w:val="center"/>
        </w:trPr>
        <w:tc>
          <w:tcPr>
            <w:tcW w:w="0" w:type="auto"/>
          </w:tcPr>
          <w:p w14:paraId="0D5FBC7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CCF08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D8942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B6D0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1721C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1B4A0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84B3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2D918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B3AD814" w14:textId="77777777" w:rsidTr="00822B7A">
        <w:trPr>
          <w:trHeight w:val="229"/>
          <w:jc w:val="center"/>
        </w:trPr>
        <w:tc>
          <w:tcPr>
            <w:tcW w:w="0" w:type="auto"/>
          </w:tcPr>
          <w:p w14:paraId="2FF7B1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62A6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F9AF64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6E825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2E6AE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CDA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A1F3B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B327E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0BE1B79" w14:textId="77777777" w:rsidTr="00822B7A">
        <w:trPr>
          <w:trHeight w:val="229"/>
          <w:jc w:val="center"/>
        </w:trPr>
        <w:tc>
          <w:tcPr>
            <w:tcW w:w="0" w:type="auto"/>
          </w:tcPr>
          <w:p w14:paraId="5B805C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66EF6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F5DD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3528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A59F1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951E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EC65B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B29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B421630" w14:textId="77777777" w:rsidTr="00822B7A">
        <w:trPr>
          <w:trHeight w:val="229"/>
          <w:jc w:val="center"/>
        </w:trPr>
        <w:tc>
          <w:tcPr>
            <w:tcW w:w="0" w:type="auto"/>
          </w:tcPr>
          <w:p w14:paraId="7830CF7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392F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1E08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02FFE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C361C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2E1B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85F1F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451A56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C1781C1" w14:textId="77777777" w:rsidTr="00822B7A">
        <w:trPr>
          <w:trHeight w:val="229"/>
          <w:jc w:val="center"/>
        </w:trPr>
        <w:tc>
          <w:tcPr>
            <w:tcW w:w="0" w:type="auto"/>
          </w:tcPr>
          <w:p w14:paraId="4159FF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4B5AA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869B8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AD818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F269A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0D7E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BBF4C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E90F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B7EC56B" w14:textId="77777777" w:rsidTr="00822B7A">
        <w:trPr>
          <w:trHeight w:val="211"/>
          <w:jc w:val="center"/>
        </w:trPr>
        <w:tc>
          <w:tcPr>
            <w:tcW w:w="0" w:type="auto"/>
          </w:tcPr>
          <w:p w14:paraId="6CD993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20E56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B0CE8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93F21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5F9F5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155C5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29612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244FB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192C929" w14:textId="77777777" w:rsidTr="00822B7A">
        <w:trPr>
          <w:trHeight w:val="229"/>
          <w:jc w:val="center"/>
        </w:trPr>
        <w:tc>
          <w:tcPr>
            <w:tcW w:w="0" w:type="auto"/>
          </w:tcPr>
          <w:p w14:paraId="296871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6C463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727E0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FE466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84AB6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55B53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BAD2F7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E0284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3DC49A" w14:textId="77777777" w:rsidTr="00822B7A">
        <w:trPr>
          <w:trHeight w:val="229"/>
          <w:jc w:val="center"/>
        </w:trPr>
        <w:tc>
          <w:tcPr>
            <w:tcW w:w="0" w:type="auto"/>
          </w:tcPr>
          <w:p w14:paraId="273C23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2ADE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9B89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5E36E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10503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7121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728AA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E0EA7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3AC2AA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1EEC1E8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635B27A8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B0D4E5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883588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31E8866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40797A02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155D5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F2DDF3A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9D259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04CBEB" wp14:editId="7B0FD6E0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353A00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BE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52353A00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B34DC8" wp14:editId="5EBBB59D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B8F3A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967B4D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34DC8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73B8F3A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967B4D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12076AD0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62333E92" wp14:editId="62F44E8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199762B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375729D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ED1B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858F07B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60B0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0D870379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8</cp:revision>
  <cp:lastPrinted>2011-03-04T19:05:00Z</cp:lastPrinted>
  <dcterms:created xsi:type="dcterms:W3CDTF">2014-01-02T13:42:00Z</dcterms:created>
  <dcterms:modified xsi:type="dcterms:W3CDTF">2021-07-02T18:05:00Z</dcterms:modified>
</cp:coreProperties>
</file>